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726" w:rsidRPr="00A35D07" w:rsidRDefault="00B44726" w:rsidP="00EC5720">
      <w:pPr>
        <w:widowControl/>
        <w:ind w:left="10800"/>
        <w:jc w:val="right"/>
        <w:rPr>
          <w:sz w:val="24"/>
          <w:szCs w:val="24"/>
          <w:lang w:eastAsia="en-US"/>
        </w:rPr>
      </w:pPr>
      <w:r w:rsidRPr="00A35D07">
        <w:rPr>
          <w:sz w:val="24"/>
          <w:szCs w:val="24"/>
          <w:lang w:eastAsia="en-US"/>
        </w:rPr>
        <w:t>Приложение № 2</w:t>
      </w:r>
    </w:p>
    <w:p w:rsidR="00B44726" w:rsidRPr="00A35D07" w:rsidRDefault="00B44726" w:rsidP="00EC5720">
      <w:pPr>
        <w:widowControl/>
        <w:ind w:left="10800"/>
        <w:jc w:val="both"/>
        <w:rPr>
          <w:sz w:val="24"/>
          <w:szCs w:val="24"/>
          <w:lang w:eastAsia="en-US"/>
        </w:rPr>
      </w:pPr>
      <w:r w:rsidRPr="00A35D07">
        <w:rPr>
          <w:sz w:val="24"/>
          <w:szCs w:val="24"/>
          <w:lang w:eastAsia="en-US"/>
        </w:rPr>
        <w:t xml:space="preserve">к постановлению администрации Мглинского района </w:t>
      </w:r>
    </w:p>
    <w:p w:rsidR="00B44726" w:rsidRDefault="00B44726" w:rsidP="00EC5720">
      <w:pPr>
        <w:widowControl/>
        <w:ind w:left="1080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от «      »_</w:t>
      </w:r>
      <w:r w:rsidRPr="00A35D07">
        <w:rPr>
          <w:sz w:val="24"/>
          <w:szCs w:val="24"/>
          <w:lang w:eastAsia="en-US"/>
        </w:rPr>
        <w:t>________20___года №____</w:t>
      </w:r>
    </w:p>
    <w:p w:rsidR="00B44726" w:rsidRPr="00EC5720" w:rsidRDefault="00B44726" w:rsidP="000B5A48">
      <w:pPr>
        <w:widowControl/>
        <w:ind w:left="10800"/>
        <w:jc w:val="right"/>
        <w:rPr>
          <w:sz w:val="24"/>
          <w:szCs w:val="24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Pr="00EC5720">
        <w:rPr>
          <w:sz w:val="24"/>
          <w:szCs w:val="24"/>
          <w:lang w:eastAsia="en-US"/>
        </w:rPr>
        <w:t xml:space="preserve">Приложение № 1 </w:t>
      </w:r>
    </w:p>
    <w:p w:rsidR="00B44726" w:rsidRPr="00EC5720" w:rsidRDefault="00B44726" w:rsidP="00D51CB7">
      <w:pPr>
        <w:ind w:left="10980"/>
        <w:rPr>
          <w:bCs/>
          <w:sz w:val="24"/>
          <w:szCs w:val="24"/>
        </w:rPr>
      </w:pPr>
      <w:r w:rsidRPr="00EC5720">
        <w:rPr>
          <w:sz w:val="24"/>
          <w:szCs w:val="24"/>
          <w:lang w:eastAsia="en-US"/>
        </w:rPr>
        <w:t xml:space="preserve">к </w:t>
      </w:r>
      <w:r w:rsidRPr="00EC5720">
        <w:rPr>
          <w:sz w:val="24"/>
          <w:szCs w:val="24"/>
        </w:rPr>
        <w:t xml:space="preserve">муниципальной программе </w:t>
      </w:r>
      <w:r w:rsidRPr="00EC5720">
        <w:rPr>
          <w:bCs/>
          <w:sz w:val="24"/>
          <w:szCs w:val="24"/>
        </w:rPr>
        <w:t>«</w:t>
      </w:r>
      <w:r w:rsidRPr="00EC5720">
        <w:rPr>
          <w:sz w:val="24"/>
          <w:szCs w:val="24"/>
        </w:rPr>
        <w:t>Энергосбережение и повышение энергетической эффективности в Мглинском районе</w:t>
      </w:r>
      <w:r w:rsidRPr="00EC5720">
        <w:rPr>
          <w:bCs/>
          <w:sz w:val="24"/>
          <w:szCs w:val="24"/>
        </w:rPr>
        <w:t>»</w:t>
      </w:r>
    </w:p>
    <w:p w:rsidR="00B44726" w:rsidRPr="00EC5720" w:rsidRDefault="00B44726" w:rsidP="00D51CB7">
      <w:pPr>
        <w:ind w:left="10980"/>
        <w:rPr>
          <w:sz w:val="24"/>
          <w:szCs w:val="24"/>
        </w:rPr>
      </w:pPr>
    </w:p>
    <w:p w:rsidR="00B44726" w:rsidRDefault="00B44726" w:rsidP="0011266A">
      <w:pPr>
        <w:widowControl/>
        <w:jc w:val="center"/>
        <w:rPr>
          <w:sz w:val="28"/>
          <w:szCs w:val="28"/>
          <w:lang w:eastAsia="en-US"/>
        </w:rPr>
      </w:pPr>
      <w:r w:rsidRPr="00C665CF">
        <w:rPr>
          <w:b/>
          <w:sz w:val="28"/>
          <w:szCs w:val="28"/>
          <w:lang w:eastAsia="en-US"/>
        </w:rPr>
        <w:t xml:space="preserve">Сведения о показателях (индикаторах) </w:t>
      </w:r>
      <w:r>
        <w:rPr>
          <w:b/>
          <w:sz w:val="28"/>
          <w:szCs w:val="28"/>
          <w:lang w:eastAsia="en-US"/>
        </w:rPr>
        <w:t>программы</w:t>
      </w:r>
      <w:r w:rsidRPr="00C665CF">
        <w:rPr>
          <w:b/>
          <w:sz w:val="28"/>
          <w:szCs w:val="28"/>
          <w:lang w:eastAsia="en-US"/>
        </w:rPr>
        <w:t>, применяемых для оценки достижения цели и решения задач муниципальной программы</w:t>
      </w:r>
      <w:r w:rsidRPr="00C665CF">
        <w:rPr>
          <w:sz w:val="28"/>
          <w:szCs w:val="28"/>
          <w:lang w:eastAsia="en-US"/>
        </w:rPr>
        <w:t xml:space="preserve"> </w:t>
      </w:r>
    </w:p>
    <w:tbl>
      <w:tblPr>
        <w:tblW w:w="160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7"/>
        <w:gridCol w:w="3122"/>
        <w:gridCol w:w="1246"/>
        <w:gridCol w:w="1068"/>
        <w:gridCol w:w="1247"/>
        <w:gridCol w:w="1246"/>
        <w:gridCol w:w="1246"/>
        <w:gridCol w:w="1246"/>
        <w:gridCol w:w="1246"/>
        <w:gridCol w:w="1246"/>
        <w:gridCol w:w="1212"/>
        <w:gridCol w:w="18"/>
        <w:gridCol w:w="1260"/>
      </w:tblGrid>
      <w:tr w:rsidR="00B44726" w:rsidRPr="0015023B" w:rsidTr="005327FB">
        <w:trPr>
          <w:trHeight w:val="372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N</w:t>
            </w:r>
          </w:p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п/п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7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Целевые значения показателей (индикаторов)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5327FB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B44726" w:rsidRPr="0015023B" w:rsidTr="005327FB">
        <w:trPr>
          <w:trHeight w:val="145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два года, предшествующие отчетному году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15023B">
              <w:rPr>
                <w:sz w:val="24"/>
                <w:szCs w:val="24"/>
              </w:rPr>
              <w:t xml:space="preserve"> год</w:t>
            </w:r>
          </w:p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отчетный год &lt;**&gt;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15023B">
              <w:rPr>
                <w:sz w:val="24"/>
                <w:szCs w:val="24"/>
              </w:rPr>
              <w:t xml:space="preserve"> год</w:t>
            </w:r>
          </w:p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соответствующий (текущий) год &lt;***&gt;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15023B">
              <w:rPr>
                <w:sz w:val="24"/>
                <w:szCs w:val="24"/>
              </w:rPr>
              <w:t xml:space="preserve"> год</w:t>
            </w:r>
          </w:p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первый год  планового периода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15023B">
              <w:rPr>
                <w:sz w:val="24"/>
                <w:szCs w:val="24"/>
              </w:rPr>
              <w:t xml:space="preserve"> год</w:t>
            </w:r>
          </w:p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Default="00B44726" w:rsidP="00A80475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15023B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 xml:space="preserve"> третий год планового периода</w:t>
            </w:r>
          </w:p>
        </w:tc>
        <w:tc>
          <w:tcPr>
            <w:tcW w:w="12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четвертыйгод планового периода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пятый год планового периода</w:t>
            </w:r>
          </w:p>
        </w:tc>
      </w:tr>
      <w:tr w:rsidR="00B44726" w:rsidRPr="0015023B" w:rsidTr="005327FB">
        <w:trPr>
          <w:trHeight w:val="145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15023B">
              <w:rPr>
                <w:sz w:val="24"/>
                <w:szCs w:val="24"/>
              </w:rPr>
              <w:t xml:space="preserve"> год</w:t>
            </w:r>
          </w:p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факт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  <w:r w:rsidRPr="0015023B">
              <w:rPr>
                <w:sz w:val="24"/>
                <w:szCs w:val="24"/>
              </w:rPr>
              <w:t xml:space="preserve"> год</w:t>
            </w:r>
          </w:p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факт</w:t>
            </w: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B44726" w:rsidRPr="0015023B" w:rsidTr="005327FB">
        <w:trPr>
          <w:trHeight w:val="623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54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6" w:rsidRPr="0015023B" w:rsidRDefault="00B44726" w:rsidP="00047B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</w:rPr>
              <w:t xml:space="preserve">Цель муниципальной программы: </w:t>
            </w:r>
            <w:r w:rsidRPr="0015023B">
              <w:rPr>
                <w:color w:val="000000"/>
                <w:sz w:val="24"/>
                <w:szCs w:val="24"/>
              </w:rPr>
              <w:t>повышение эффективности использования топливно-энергетических ресурсов за счёт реализации энергосберегающих мероприятий в Мглинском районе</w:t>
            </w:r>
          </w:p>
        </w:tc>
      </w:tr>
      <w:tr w:rsidR="00B44726" w:rsidRPr="0015023B" w:rsidTr="005327FB">
        <w:trPr>
          <w:trHeight w:val="145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54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6" w:rsidRPr="0015023B" w:rsidRDefault="00B44726" w:rsidP="00047BB3">
            <w:pPr>
              <w:widowControl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</w:rPr>
              <w:t>Задача муниципальной программы: экономия тепловой энергии в бюджетных организациях района</w:t>
            </w:r>
          </w:p>
        </w:tc>
      </w:tr>
      <w:tr w:rsidR="00B44726" w:rsidRPr="0015023B" w:rsidTr="005327FB">
        <w:trPr>
          <w:trHeight w:val="78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6" w:rsidRPr="0015023B" w:rsidRDefault="00B44726" w:rsidP="00250A16">
            <w:pPr>
              <w:autoSpaceDE w:val="0"/>
              <w:autoSpaceDN w:val="0"/>
              <w:adjustRightInd w:val="0"/>
              <w:ind w:firstLine="432"/>
              <w:jc w:val="both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Снижение потребления тепловой энергии бюджетными организациями на 3%</w:t>
            </w:r>
            <w:r>
              <w:rPr>
                <w:sz w:val="24"/>
                <w:szCs w:val="24"/>
              </w:rPr>
              <w:t>, ежегодно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5756E6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Гкал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A80475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1307,586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1525,798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1576,627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  <w:lang w:eastAsia="en-US"/>
              </w:rPr>
              <w:t>1529,328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1482,029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1434,73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1391,69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1349,93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5327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1309,43</w:t>
            </w:r>
          </w:p>
        </w:tc>
      </w:tr>
      <w:tr w:rsidR="00B44726" w:rsidRPr="0015023B" w:rsidTr="005327FB">
        <w:trPr>
          <w:trHeight w:val="28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4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6" w:rsidRPr="0015023B" w:rsidRDefault="00B44726" w:rsidP="001502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</w:rPr>
              <w:t>Задача муниципальной программы: экономия газа в бюджетных организациях района</w:t>
            </w:r>
          </w:p>
        </w:tc>
      </w:tr>
      <w:tr w:rsidR="00B44726" w:rsidRPr="0015023B" w:rsidTr="005327FB">
        <w:trPr>
          <w:trHeight w:val="109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6" w:rsidRPr="0015023B" w:rsidRDefault="00B44726" w:rsidP="00E10401">
            <w:pPr>
              <w:autoSpaceDE w:val="0"/>
              <w:autoSpaceDN w:val="0"/>
              <w:adjustRightInd w:val="0"/>
              <w:ind w:firstLine="432"/>
              <w:jc w:val="both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Снижение потребления газа бюджетными организациями на 3%</w:t>
            </w:r>
            <w:r>
              <w:rPr>
                <w:sz w:val="24"/>
                <w:szCs w:val="24"/>
              </w:rPr>
              <w:t>, ежегодно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  <w:vertAlign w:val="superscript"/>
              </w:rPr>
            </w:pPr>
            <w:r w:rsidRPr="0015023B">
              <w:rPr>
                <w:sz w:val="24"/>
                <w:szCs w:val="24"/>
              </w:rPr>
              <w:t>М</w:t>
            </w:r>
            <w:r w:rsidRPr="0015023B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880913,68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796994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727625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  <w:lang w:eastAsia="en-US"/>
              </w:rPr>
              <w:t>705796,25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683967,5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662138,75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21A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642274,59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623006,35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604316,16</w:t>
            </w:r>
          </w:p>
        </w:tc>
      </w:tr>
      <w:tr w:rsidR="00B44726" w:rsidRPr="0015023B" w:rsidTr="005327FB">
        <w:trPr>
          <w:trHeight w:val="28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4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6" w:rsidRPr="0015023B" w:rsidRDefault="00B4472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</w:rPr>
              <w:t>Задача муниципальной программы: экономия электрической энергии в бюджетных организациях района</w:t>
            </w:r>
          </w:p>
        </w:tc>
      </w:tr>
      <w:tr w:rsidR="00B44726" w:rsidRPr="0015023B" w:rsidTr="00A80475">
        <w:trPr>
          <w:trHeight w:val="65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6" w:rsidRPr="0015023B" w:rsidRDefault="00B44726" w:rsidP="0015023B">
            <w:pPr>
              <w:autoSpaceDE w:val="0"/>
              <w:autoSpaceDN w:val="0"/>
              <w:adjustRightInd w:val="0"/>
              <w:ind w:firstLine="432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Снижение потребления электрической энергии бюджетными организациями на 3%</w:t>
            </w:r>
            <w:r>
              <w:rPr>
                <w:sz w:val="24"/>
                <w:szCs w:val="24"/>
              </w:rPr>
              <w:t>, ежегодно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кВт.ч.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649970,5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546322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555558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  <w:lang w:eastAsia="en-US"/>
              </w:rPr>
              <w:t>538891,26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522224,52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505557,7</w:t>
            </w: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490391,05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475679,4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26" w:rsidRPr="0015023B" w:rsidRDefault="00B44726" w:rsidP="005327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461409,02</w:t>
            </w:r>
          </w:p>
        </w:tc>
      </w:tr>
    </w:tbl>
    <w:p w:rsidR="00B44726" w:rsidRPr="004F6BD3" w:rsidRDefault="00B44726" w:rsidP="004F6BD3">
      <w:pPr>
        <w:widowControl/>
        <w:autoSpaceDE w:val="0"/>
        <w:autoSpaceDN w:val="0"/>
        <w:adjustRightInd w:val="0"/>
        <w:ind w:firstLine="540"/>
        <w:outlineLvl w:val="0"/>
        <w:rPr>
          <w:sz w:val="28"/>
          <w:szCs w:val="28"/>
        </w:rPr>
      </w:pPr>
    </w:p>
    <w:sectPr w:rsidR="00B44726" w:rsidRPr="004F6BD3" w:rsidSect="0015023B">
      <w:headerReference w:type="first" r:id="rId7"/>
      <w:pgSz w:w="16838" w:h="11906" w:orient="landscape"/>
      <w:pgMar w:top="426" w:right="323" w:bottom="567" w:left="567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726" w:rsidRDefault="00B44726" w:rsidP="001004E8">
      <w:pPr>
        <w:widowControl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separator/>
      </w:r>
    </w:p>
  </w:endnote>
  <w:endnote w:type="continuationSeparator" w:id="1">
    <w:p w:rsidR="00B44726" w:rsidRDefault="00B44726" w:rsidP="001004E8">
      <w:pPr>
        <w:widowControl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726" w:rsidRDefault="00B44726" w:rsidP="001004E8">
      <w:pPr>
        <w:widowControl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separator/>
      </w:r>
    </w:p>
  </w:footnote>
  <w:footnote w:type="continuationSeparator" w:id="1">
    <w:p w:rsidR="00B44726" w:rsidRDefault="00B44726" w:rsidP="001004E8">
      <w:pPr>
        <w:widowControl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726" w:rsidRDefault="00B44726" w:rsidP="00477DD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hybridMultilevel"/>
    <w:tmpl w:val="519B500C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DB333FC"/>
    <w:multiLevelType w:val="hybridMultilevel"/>
    <w:tmpl w:val="1688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EA1A09"/>
    <w:multiLevelType w:val="hybridMultilevel"/>
    <w:tmpl w:val="50BA484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AAE395D"/>
    <w:multiLevelType w:val="hybridMultilevel"/>
    <w:tmpl w:val="BDAAA37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499114C7"/>
    <w:multiLevelType w:val="hybridMultilevel"/>
    <w:tmpl w:val="030889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73374C7"/>
    <w:multiLevelType w:val="hybridMultilevel"/>
    <w:tmpl w:val="8676CBF2"/>
    <w:lvl w:ilvl="0" w:tplc="36DA904E">
      <w:start w:val="1"/>
      <w:numFmt w:val="bullet"/>
      <w:lvlText w:val="–"/>
      <w:lvlJc w:val="left"/>
      <w:pPr>
        <w:tabs>
          <w:tab w:val="num" w:pos="1657"/>
        </w:tabs>
        <w:ind w:left="1657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5833654A"/>
    <w:multiLevelType w:val="hybridMultilevel"/>
    <w:tmpl w:val="948C49A0"/>
    <w:lvl w:ilvl="0" w:tplc="065A049A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cs="Times New Roman" w:hint="default"/>
      </w:rPr>
    </w:lvl>
    <w:lvl w:ilvl="1" w:tplc="69C8BA98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>
    <w:nsid w:val="752D0A3A"/>
    <w:multiLevelType w:val="hybridMultilevel"/>
    <w:tmpl w:val="25AA3E00"/>
    <w:lvl w:ilvl="0" w:tplc="4DD8C0B2">
      <w:start w:val="1"/>
      <w:numFmt w:val="decimal"/>
      <w:lvlText w:val="%1."/>
      <w:lvlJc w:val="left"/>
      <w:pPr>
        <w:tabs>
          <w:tab w:val="num" w:pos="2220"/>
        </w:tabs>
        <w:ind w:left="2220" w:hanging="13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8">
    <w:nsid w:val="75B577B0"/>
    <w:multiLevelType w:val="hybridMultilevel"/>
    <w:tmpl w:val="EF482B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9504458"/>
    <w:multiLevelType w:val="hybridMultilevel"/>
    <w:tmpl w:val="7BC46D0C"/>
    <w:lvl w:ilvl="0" w:tplc="FA8216A2">
      <w:start w:val="1"/>
      <w:numFmt w:val="decimal"/>
      <w:lvlText w:val="%1."/>
      <w:lvlJc w:val="left"/>
      <w:pPr>
        <w:tabs>
          <w:tab w:val="num" w:pos="4275"/>
        </w:tabs>
        <w:ind w:left="4275" w:hanging="360"/>
      </w:pPr>
      <w:rPr>
        <w:rFonts w:cs="Times New Roman" w:hint="default"/>
      </w:rPr>
    </w:lvl>
    <w:lvl w:ilvl="1" w:tplc="69C8BA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0">
    <w:nsid w:val="7C923D18"/>
    <w:multiLevelType w:val="hybridMultilevel"/>
    <w:tmpl w:val="8D72DC1C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7E985659"/>
    <w:multiLevelType w:val="hybridMultilevel"/>
    <w:tmpl w:val="9B6AAD44"/>
    <w:lvl w:ilvl="0" w:tplc="69C8BA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1"/>
  </w:num>
  <w:num w:numId="11">
    <w:abstractNumId w:val="5"/>
  </w:num>
  <w:num w:numId="12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2A5"/>
    <w:rsid w:val="000029C4"/>
    <w:rsid w:val="00002D1A"/>
    <w:rsid w:val="00003604"/>
    <w:rsid w:val="000041FE"/>
    <w:rsid w:val="00005137"/>
    <w:rsid w:val="00005210"/>
    <w:rsid w:val="000104A2"/>
    <w:rsid w:val="00011BC0"/>
    <w:rsid w:val="00016353"/>
    <w:rsid w:val="00020B5E"/>
    <w:rsid w:val="00025B1A"/>
    <w:rsid w:val="00027157"/>
    <w:rsid w:val="00032A21"/>
    <w:rsid w:val="000331AD"/>
    <w:rsid w:val="00035346"/>
    <w:rsid w:val="0003576E"/>
    <w:rsid w:val="00037EBF"/>
    <w:rsid w:val="0004102E"/>
    <w:rsid w:val="00045074"/>
    <w:rsid w:val="00046808"/>
    <w:rsid w:val="00047BB3"/>
    <w:rsid w:val="00052F75"/>
    <w:rsid w:val="000570B2"/>
    <w:rsid w:val="0005739C"/>
    <w:rsid w:val="0006031E"/>
    <w:rsid w:val="00061F68"/>
    <w:rsid w:val="00067CF8"/>
    <w:rsid w:val="00067FED"/>
    <w:rsid w:val="00071611"/>
    <w:rsid w:val="00076C6D"/>
    <w:rsid w:val="00077CC3"/>
    <w:rsid w:val="0008011C"/>
    <w:rsid w:val="00080E8F"/>
    <w:rsid w:val="00084F82"/>
    <w:rsid w:val="00085FC8"/>
    <w:rsid w:val="000905C6"/>
    <w:rsid w:val="00093DE1"/>
    <w:rsid w:val="000964E4"/>
    <w:rsid w:val="00096998"/>
    <w:rsid w:val="000A1C08"/>
    <w:rsid w:val="000A26A7"/>
    <w:rsid w:val="000A3C7C"/>
    <w:rsid w:val="000B16B1"/>
    <w:rsid w:val="000B2B83"/>
    <w:rsid w:val="000B55E7"/>
    <w:rsid w:val="000B5A48"/>
    <w:rsid w:val="000C2EC1"/>
    <w:rsid w:val="000C373E"/>
    <w:rsid w:val="000D4F69"/>
    <w:rsid w:val="000E2460"/>
    <w:rsid w:val="000E4364"/>
    <w:rsid w:val="000E5EA0"/>
    <w:rsid w:val="000E6FB6"/>
    <w:rsid w:val="000E71EE"/>
    <w:rsid w:val="000F2D56"/>
    <w:rsid w:val="000F3C6E"/>
    <w:rsid w:val="000F3FEE"/>
    <w:rsid w:val="000F6C0E"/>
    <w:rsid w:val="000F7689"/>
    <w:rsid w:val="000F76BB"/>
    <w:rsid w:val="001004E8"/>
    <w:rsid w:val="00100FD7"/>
    <w:rsid w:val="00102175"/>
    <w:rsid w:val="001034E0"/>
    <w:rsid w:val="00106873"/>
    <w:rsid w:val="00106CDC"/>
    <w:rsid w:val="001077BA"/>
    <w:rsid w:val="0011266A"/>
    <w:rsid w:val="00121A56"/>
    <w:rsid w:val="0012654A"/>
    <w:rsid w:val="00126EB2"/>
    <w:rsid w:val="00135CC6"/>
    <w:rsid w:val="00136232"/>
    <w:rsid w:val="00137D81"/>
    <w:rsid w:val="00141710"/>
    <w:rsid w:val="00144233"/>
    <w:rsid w:val="00145B82"/>
    <w:rsid w:val="00146741"/>
    <w:rsid w:val="0015023B"/>
    <w:rsid w:val="001517BD"/>
    <w:rsid w:val="001572FC"/>
    <w:rsid w:val="001650E3"/>
    <w:rsid w:val="00165105"/>
    <w:rsid w:val="001654BF"/>
    <w:rsid w:val="00166842"/>
    <w:rsid w:val="00173190"/>
    <w:rsid w:val="00173F30"/>
    <w:rsid w:val="00175D36"/>
    <w:rsid w:val="00177AED"/>
    <w:rsid w:val="001824EB"/>
    <w:rsid w:val="00182F5E"/>
    <w:rsid w:val="00184DD2"/>
    <w:rsid w:val="0018569E"/>
    <w:rsid w:val="00187248"/>
    <w:rsid w:val="001918BD"/>
    <w:rsid w:val="00192CF5"/>
    <w:rsid w:val="0019733C"/>
    <w:rsid w:val="001B1C36"/>
    <w:rsid w:val="001B7D70"/>
    <w:rsid w:val="001C09EB"/>
    <w:rsid w:val="001D1DAA"/>
    <w:rsid w:val="001D5252"/>
    <w:rsid w:val="001D7615"/>
    <w:rsid w:val="001E2AE6"/>
    <w:rsid w:val="001E2DE0"/>
    <w:rsid w:val="001E467F"/>
    <w:rsid w:val="001F1AD3"/>
    <w:rsid w:val="001F1EAE"/>
    <w:rsid w:val="001F5AD7"/>
    <w:rsid w:val="001F6385"/>
    <w:rsid w:val="0020280D"/>
    <w:rsid w:val="00207619"/>
    <w:rsid w:val="002179E6"/>
    <w:rsid w:val="00222043"/>
    <w:rsid w:val="00224AAF"/>
    <w:rsid w:val="00225913"/>
    <w:rsid w:val="00227CD6"/>
    <w:rsid w:val="00231174"/>
    <w:rsid w:val="002329A1"/>
    <w:rsid w:val="00232DD1"/>
    <w:rsid w:val="00233D4A"/>
    <w:rsid w:val="0023479B"/>
    <w:rsid w:val="0023707A"/>
    <w:rsid w:val="002372E9"/>
    <w:rsid w:val="002375A0"/>
    <w:rsid w:val="002439DA"/>
    <w:rsid w:val="00250A16"/>
    <w:rsid w:val="002533C7"/>
    <w:rsid w:val="002542CE"/>
    <w:rsid w:val="0026142E"/>
    <w:rsid w:val="00263337"/>
    <w:rsid w:val="00267B09"/>
    <w:rsid w:val="002738F1"/>
    <w:rsid w:val="00275353"/>
    <w:rsid w:val="00275877"/>
    <w:rsid w:val="00275F20"/>
    <w:rsid w:val="00283D33"/>
    <w:rsid w:val="0028489D"/>
    <w:rsid w:val="00287118"/>
    <w:rsid w:val="0029113D"/>
    <w:rsid w:val="0029553D"/>
    <w:rsid w:val="00296432"/>
    <w:rsid w:val="002968A5"/>
    <w:rsid w:val="00296B92"/>
    <w:rsid w:val="002A056A"/>
    <w:rsid w:val="002A48FA"/>
    <w:rsid w:val="002B02D6"/>
    <w:rsid w:val="002B3322"/>
    <w:rsid w:val="002C01A7"/>
    <w:rsid w:val="002C17B0"/>
    <w:rsid w:val="002C258F"/>
    <w:rsid w:val="002C304C"/>
    <w:rsid w:val="002C3D3C"/>
    <w:rsid w:val="002C5891"/>
    <w:rsid w:val="002D2FB8"/>
    <w:rsid w:val="002D7734"/>
    <w:rsid w:val="002E3070"/>
    <w:rsid w:val="002E7169"/>
    <w:rsid w:val="002E796D"/>
    <w:rsid w:val="003000DF"/>
    <w:rsid w:val="00300B5D"/>
    <w:rsid w:val="00302076"/>
    <w:rsid w:val="003023B4"/>
    <w:rsid w:val="003028DD"/>
    <w:rsid w:val="00306F6D"/>
    <w:rsid w:val="00310CC5"/>
    <w:rsid w:val="003120AF"/>
    <w:rsid w:val="0031572F"/>
    <w:rsid w:val="00323549"/>
    <w:rsid w:val="003307A9"/>
    <w:rsid w:val="0033573D"/>
    <w:rsid w:val="003409B0"/>
    <w:rsid w:val="003423FD"/>
    <w:rsid w:val="00345FED"/>
    <w:rsid w:val="00346AAC"/>
    <w:rsid w:val="00347FEE"/>
    <w:rsid w:val="00351F58"/>
    <w:rsid w:val="0035264A"/>
    <w:rsid w:val="00354C9E"/>
    <w:rsid w:val="003560CE"/>
    <w:rsid w:val="00362F72"/>
    <w:rsid w:val="00363451"/>
    <w:rsid w:val="00364C28"/>
    <w:rsid w:val="00365048"/>
    <w:rsid w:val="00373228"/>
    <w:rsid w:val="003838A5"/>
    <w:rsid w:val="003915BB"/>
    <w:rsid w:val="00391D7D"/>
    <w:rsid w:val="00396AC0"/>
    <w:rsid w:val="003A1413"/>
    <w:rsid w:val="003A3577"/>
    <w:rsid w:val="003A45B3"/>
    <w:rsid w:val="003A6614"/>
    <w:rsid w:val="003B2130"/>
    <w:rsid w:val="003B3A2F"/>
    <w:rsid w:val="003B7C19"/>
    <w:rsid w:val="003C6A59"/>
    <w:rsid w:val="003C722E"/>
    <w:rsid w:val="003E5BFF"/>
    <w:rsid w:val="003F26CB"/>
    <w:rsid w:val="003F4245"/>
    <w:rsid w:val="003F6DA8"/>
    <w:rsid w:val="00400062"/>
    <w:rsid w:val="004015C3"/>
    <w:rsid w:val="00417E63"/>
    <w:rsid w:val="00420F3E"/>
    <w:rsid w:val="00422F87"/>
    <w:rsid w:val="00424B5B"/>
    <w:rsid w:val="00425134"/>
    <w:rsid w:val="0042547B"/>
    <w:rsid w:val="00425AFF"/>
    <w:rsid w:val="00426C9F"/>
    <w:rsid w:val="004311B4"/>
    <w:rsid w:val="0043555C"/>
    <w:rsid w:val="004355D0"/>
    <w:rsid w:val="00445B32"/>
    <w:rsid w:val="00465A0F"/>
    <w:rsid w:val="00467CDC"/>
    <w:rsid w:val="00470346"/>
    <w:rsid w:val="0047054A"/>
    <w:rsid w:val="00473B40"/>
    <w:rsid w:val="00475F9F"/>
    <w:rsid w:val="00476F5C"/>
    <w:rsid w:val="00477DD5"/>
    <w:rsid w:val="0048115B"/>
    <w:rsid w:val="0048749B"/>
    <w:rsid w:val="00491707"/>
    <w:rsid w:val="00494B38"/>
    <w:rsid w:val="00495BE3"/>
    <w:rsid w:val="0049657A"/>
    <w:rsid w:val="0049788B"/>
    <w:rsid w:val="004A0CC4"/>
    <w:rsid w:val="004A3376"/>
    <w:rsid w:val="004B57C7"/>
    <w:rsid w:val="004B753C"/>
    <w:rsid w:val="004C003A"/>
    <w:rsid w:val="004C02A7"/>
    <w:rsid w:val="004C3E2A"/>
    <w:rsid w:val="004C46AE"/>
    <w:rsid w:val="004D0EDC"/>
    <w:rsid w:val="004D5F7F"/>
    <w:rsid w:val="004D7F9B"/>
    <w:rsid w:val="004E32B3"/>
    <w:rsid w:val="004F071B"/>
    <w:rsid w:val="004F1E64"/>
    <w:rsid w:val="004F6BD3"/>
    <w:rsid w:val="00500F9C"/>
    <w:rsid w:val="00501106"/>
    <w:rsid w:val="00505333"/>
    <w:rsid w:val="005074E7"/>
    <w:rsid w:val="0051078E"/>
    <w:rsid w:val="00511834"/>
    <w:rsid w:val="00517AFF"/>
    <w:rsid w:val="00517D96"/>
    <w:rsid w:val="005203B0"/>
    <w:rsid w:val="005206D3"/>
    <w:rsid w:val="005213CE"/>
    <w:rsid w:val="0052274C"/>
    <w:rsid w:val="005327FB"/>
    <w:rsid w:val="00532932"/>
    <w:rsid w:val="00532DBA"/>
    <w:rsid w:val="00532F2F"/>
    <w:rsid w:val="00533FA8"/>
    <w:rsid w:val="005366C1"/>
    <w:rsid w:val="005379B3"/>
    <w:rsid w:val="00542A7E"/>
    <w:rsid w:val="0054340B"/>
    <w:rsid w:val="00547DC7"/>
    <w:rsid w:val="00553337"/>
    <w:rsid w:val="0056300F"/>
    <w:rsid w:val="00563898"/>
    <w:rsid w:val="00570950"/>
    <w:rsid w:val="00570FCB"/>
    <w:rsid w:val="00572591"/>
    <w:rsid w:val="00572BA4"/>
    <w:rsid w:val="00574F17"/>
    <w:rsid w:val="005756E6"/>
    <w:rsid w:val="005757EC"/>
    <w:rsid w:val="00576DFC"/>
    <w:rsid w:val="005773ED"/>
    <w:rsid w:val="00577706"/>
    <w:rsid w:val="00583076"/>
    <w:rsid w:val="00593C5C"/>
    <w:rsid w:val="005963F0"/>
    <w:rsid w:val="005A313F"/>
    <w:rsid w:val="005A31C4"/>
    <w:rsid w:val="005B1D04"/>
    <w:rsid w:val="005B2217"/>
    <w:rsid w:val="005B572A"/>
    <w:rsid w:val="005B7AE4"/>
    <w:rsid w:val="005C0F57"/>
    <w:rsid w:val="005C1EF0"/>
    <w:rsid w:val="005C3D3A"/>
    <w:rsid w:val="005C55B4"/>
    <w:rsid w:val="005C7648"/>
    <w:rsid w:val="005D05DD"/>
    <w:rsid w:val="005D187A"/>
    <w:rsid w:val="005D2F90"/>
    <w:rsid w:val="005D4976"/>
    <w:rsid w:val="005E09C1"/>
    <w:rsid w:val="005E12A1"/>
    <w:rsid w:val="005E4958"/>
    <w:rsid w:val="005E6698"/>
    <w:rsid w:val="005F255E"/>
    <w:rsid w:val="005F6131"/>
    <w:rsid w:val="005F7CFF"/>
    <w:rsid w:val="005F7D7C"/>
    <w:rsid w:val="00600821"/>
    <w:rsid w:val="00600A20"/>
    <w:rsid w:val="00600EB7"/>
    <w:rsid w:val="00605D7C"/>
    <w:rsid w:val="00610910"/>
    <w:rsid w:val="00621281"/>
    <w:rsid w:val="00630370"/>
    <w:rsid w:val="00637EC1"/>
    <w:rsid w:val="00653079"/>
    <w:rsid w:val="0065554F"/>
    <w:rsid w:val="0065591A"/>
    <w:rsid w:val="00656850"/>
    <w:rsid w:val="0065795C"/>
    <w:rsid w:val="006629FB"/>
    <w:rsid w:val="00663478"/>
    <w:rsid w:val="00663561"/>
    <w:rsid w:val="00680663"/>
    <w:rsid w:val="00682CE5"/>
    <w:rsid w:val="006842A4"/>
    <w:rsid w:val="00684D62"/>
    <w:rsid w:val="00690039"/>
    <w:rsid w:val="00693405"/>
    <w:rsid w:val="0069524B"/>
    <w:rsid w:val="006A54DF"/>
    <w:rsid w:val="006A6205"/>
    <w:rsid w:val="006B11D9"/>
    <w:rsid w:val="006B3580"/>
    <w:rsid w:val="006C2602"/>
    <w:rsid w:val="006D36F5"/>
    <w:rsid w:val="006D4791"/>
    <w:rsid w:val="006E1F96"/>
    <w:rsid w:val="006E35D0"/>
    <w:rsid w:val="006E3BD8"/>
    <w:rsid w:val="006E464A"/>
    <w:rsid w:val="006E5F87"/>
    <w:rsid w:val="006F0272"/>
    <w:rsid w:val="006F5F19"/>
    <w:rsid w:val="006F6C3D"/>
    <w:rsid w:val="0070375D"/>
    <w:rsid w:val="00703D28"/>
    <w:rsid w:val="00705DF9"/>
    <w:rsid w:val="007128F3"/>
    <w:rsid w:val="00715259"/>
    <w:rsid w:val="00722E32"/>
    <w:rsid w:val="00725CF8"/>
    <w:rsid w:val="007300A2"/>
    <w:rsid w:val="00733777"/>
    <w:rsid w:val="00734FC4"/>
    <w:rsid w:val="00735CA9"/>
    <w:rsid w:val="007411FC"/>
    <w:rsid w:val="007428CD"/>
    <w:rsid w:val="00751F82"/>
    <w:rsid w:val="007529FB"/>
    <w:rsid w:val="00753AD8"/>
    <w:rsid w:val="00754620"/>
    <w:rsid w:val="00754D4E"/>
    <w:rsid w:val="00754E71"/>
    <w:rsid w:val="00756CD6"/>
    <w:rsid w:val="00757A81"/>
    <w:rsid w:val="00762B1E"/>
    <w:rsid w:val="00764D6A"/>
    <w:rsid w:val="00765A2F"/>
    <w:rsid w:val="00767EB0"/>
    <w:rsid w:val="00774FFB"/>
    <w:rsid w:val="00775E97"/>
    <w:rsid w:val="0077790A"/>
    <w:rsid w:val="00782555"/>
    <w:rsid w:val="00784B9C"/>
    <w:rsid w:val="00786E4E"/>
    <w:rsid w:val="0079242B"/>
    <w:rsid w:val="0079432E"/>
    <w:rsid w:val="007A0D26"/>
    <w:rsid w:val="007B0FCE"/>
    <w:rsid w:val="007B1A97"/>
    <w:rsid w:val="007B283C"/>
    <w:rsid w:val="007B49C3"/>
    <w:rsid w:val="007C2354"/>
    <w:rsid w:val="007C3852"/>
    <w:rsid w:val="007D741E"/>
    <w:rsid w:val="007E0113"/>
    <w:rsid w:val="007E59AC"/>
    <w:rsid w:val="007E6E25"/>
    <w:rsid w:val="007E7B63"/>
    <w:rsid w:val="007F2AA2"/>
    <w:rsid w:val="007F331E"/>
    <w:rsid w:val="007F3706"/>
    <w:rsid w:val="007F6760"/>
    <w:rsid w:val="0080391F"/>
    <w:rsid w:val="00804CA0"/>
    <w:rsid w:val="00813365"/>
    <w:rsid w:val="00817729"/>
    <w:rsid w:val="00817D57"/>
    <w:rsid w:val="008275FB"/>
    <w:rsid w:val="00837C7A"/>
    <w:rsid w:val="008410A0"/>
    <w:rsid w:val="00847D8B"/>
    <w:rsid w:val="008508AF"/>
    <w:rsid w:val="00851D41"/>
    <w:rsid w:val="00851E50"/>
    <w:rsid w:val="00852DB3"/>
    <w:rsid w:val="00855D02"/>
    <w:rsid w:val="00865931"/>
    <w:rsid w:val="0087179E"/>
    <w:rsid w:val="008723AC"/>
    <w:rsid w:val="008743E8"/>
    <w:rsid w:val="0088121F"/>
    <w:rsid w:val="00892F0F"/>
    <w:rsid w:val="00893402"/>
    <w:rsid w:val="008937C6"/>
    <w:rsid w:val="008946AE"/>
    <w:rsid w:val="008A5CAC"/>
    <w:rsid w:val="008B01F4"/>
    <w:rsid w:val="008C5A40"/>
    <w:rsid w:val="008C6B18"/>
    <w:rsid w:val="008D049F"/>
    <w:rsid w:val="008D6899"/>
    <w:rsid w:val="008E1852"/>
    <w:rsid w:val="008E1F56"/>
    <w:rsid w:val="008E6E06"/>
    <w:rsid w:val="008F0BBC"/>
    <w:rsid w:val="008F1F52"/>
    <w:rsid w:val="008F3C0A"/>
    <w:rsid w:val="008F662F"/>
    <w:rsid w:val="0090203F"/>
    <w:rsid w:val="009028BD"/>
    <w:rsid w:val="009038FE"/>
    <w:rsid w:val="00903B93"/>
    <w:rsid w:val="00904FCC"/>
    <w:rsid w:val="009060F4"/>
    <w:rsid w:val="009119B7"/>
    <w:rsid w:val="00913F44"/>
    <w:rsid w:val="009148D2"/>
    <w:rsid w:val="00916F2D"/>
    <w:rsid w:val="009201BE"/>
    <w:rsid w:val="009266AD"/>
    <w:rsid w:val="00935765"/>
    <w:rsid w:val="00935AB0"/>
    <w:rsid w:val="0094473A"/>
    <w:rsid w:val="00945A77"/>
    <w:rsid w:val="00946C85"/>
    <w:rsid w:val="00954657"/>
    <w:rsid w:val="0095489F"/>
    <w:rsid w:val="00955157"/>
    <w:rsid w:val="00956C33"/>
    <w:rsid w:val="00961181"/>
    <w:rsid w:val="0096284D"/>
    <w:rsid w:val="00963D05"/>
    <w:rsid w:val="00966643"/>
    <w:rsid w:val="00967B37"/>
    <w:rsid w:val="00976D1B"/>
    <w:rsid w:val="00977191"/>
    <w:rsid w:val="009850F5"/>
    <w:rsid w:val="00985EF7"/>
    <w:rsid w:val="009862CE"/>
    <w:rsid w:val="00986FA4"/>
    <w:rsid w:val="00991FB3"/>
    <w:rsid w:val="009A0DCE"/>
    <w:rsid w:val="009A15B9"/>
    <w:rsid w:val="009A19EC"/>
    <w:rsid w:val="009A2D37"/>
    <w:rsid w:val="009A65A3"/>
    <w:rsid w:val="009A71BC"/>
    <w:rsid w:val="009B100D"/>
    <w:rsid w:val="009B241F"/>
    <w:rsid w:val="009B3A0E"/>
    <w:rsid w:val="009B42F8"/>
    <w:rsid w:val="009B4E42"/>
    <w:rsid w:val="009C4F9C"/>
    <w:rsid w:val="009C5277"/>
    <w:rsid w:val="009C7A75"/>
    <w:rsid w:val="009E11D9"/>
    <w:rsid w:val="009F0996"/>
    <w:rsid w:val="009F22BD"/>
    <w:rsid w:val="009F4CBF"/>
    <w:rsid w:val="00A04972"/>
    <w:rsid w:val="00A0706A"/>
    <w:rsid w:val="00A115B8"/>
    <w:rsid w:val="00A12950"/>
    <w:rsid w:val="00A14D70"/>
    <w:rsid w:val="00A15917"/>
    <w:rsid w:val="00A16079"/>
    <w:rsid w:val="00A164ED"/>
    <w:rsid w:val="00A23067"/>
    <w:rsid w:val="00A263F0"/>
    <w:rsid w:val="00A26A8A"/>
    <w:rsid w:val="00A30281"/>
    <w:rsid w:val="00A32CA4"/>
    <w:rsid w:val="00A3562B"/>
    <w:rsid w:val="00A35D07"/>
    <w:rsid w:val="00A412D6"/>
    <w:rsid w:val="00A45BC5"/>
    <w:rsid w:val="00A5545C"/>
    <w:rsid w:val="00A5552A"/>
    <w:rsid w:val="00A614A7"/>
    <w:rsid w:val="00A6548E"/>
    <w:rsid w:val="00A65BFD"/>
    <w:rsid w:val="00A6684E"/>
    <w:rsid w:val="00A67620"/>
    <w:rsid w:val="00A728CD"/>
    <w:rsid w:val="00A72B5C"/>
    <w:rsid w:val="00A731B9"/>
    <w:rsid w:val="00A73438"/>
    <w:rsid w:val="00A7763F"/>
    <w:rsid w:val="00A80475"/>
    <w:rsid w:val="00A83D85"/>
    <w:rsid w:val="00A900CA"/>
    <w:rsid w:val="00A90523"/>
    <w:rsid w:val="00A928C9"/>
    <w:rsid w:val="00A93601"/>
    <w:rsid w:val="00A94B51"/>
    <w:rsid w:val="00A96027"/>
    <w:rsid w:val="00A9703D"/>
    <w:rsid w:val="00AA74DD"/>
    <w:rsid w:val="00AB2CAC"/>
    <w:rsid w:val="00AB392D"/>
    <w:rsid w:val="00AB42C5"/>
    <w:rsid w:val="00AB4765"/>
    <w:rsid w:val="00AC30D1"/>
    <w:rsid w:val="00AC591F"/>
    <w:rsid w:val="00AC6ECE"/>
    <w:rsid w:val="00AC7B82"/>
    <w:rsid w:val="00AD3337"/>
    <w:rsid w:val="00AD3447"/>
    <w:rsid w:val="00AE321A"/>
    <w:rsid w:val="00AF25BA"/>
    <w:rsid w:val="00AF27E1"/>
    <w:rsid w:val="00B042B8"/>
    <w:rsid w:val="00B0531A"/>
    <w:rsid w:val="00B13A43"/>
    <w:rsid w:val="00B15021"/>
    <w:rsid w:val="00B21CD3"/>
    <w:rsid w:val="00B24849"/>
    <w:rsid w:val="00B260BD"/>
    <w:rsid w:val="00B273E8"/>
    <w:rsid w:val="00B302DE"/>
    <w:rsid w:val="00B31F72"/>
    <w:rsid w:val="00B335D7"/>
    <w:rsid w:val="00B3424B"/>
    <w:rsid w:val="00B345F3"/>
    <w:rsid w:val="00B43605"/>
    <w:rsid w:val="00B44726"/>
    <w:rsid w:val="00B44E24"/>
    <w:rsid w:val="00B56B82"/>
    <w:rsid w:val="00B61A12"/>
    <w:rsid w:val="00B63E97"/>
    <w:rsid w:val="00B65D4A"/>
    <w:rsid w:val="00B679F0"/>
    <w:rsid w:val="00B67D68"/>
    <w:rsid w:val="00B7024F"/>
    <w:rsid w:val="00B72735"/>
    <w:rsid w:val="00B737D5"/>
    <w:rsid w:val="00B7554B"/>
    <w:rsid w:val="00B77188"/>
    <w:rsid w:val="00B80256"/>
    <w:rsid w:val="00B8224F"/>
    <w:rsid w:val="00B868AD"/>
    <w:rsid w:val="00B92E0E"/>
    <w:rsid w:val="00B932FE"/>
    <w:rsid w:val="00B93505"/>
    <w:rsid w:val="00B943CF"/>
    <w:rsid w:val="00BA4CF0"/>
    <w:rsid w:val="00BA5630"/>
    <w:rsid w:val="00BA6C29"/>
    <w:rsid w:val="00BB0EEB"/>
    <w:rsid w:val="00BB2329"/>
    <w:rsid w:val="00BB319C"/>
    <w:rsid w:val="00BC1689"/>
    <w:rsid w:val="00BC3D4A"/>
    <w:rsid w:val="00BC56B0"/>
    <w:rsid w:val="00BC6922"/>
    <w:rsid w:val="00BD07F8"/>
    <w:rsid w:val="00BD10A8"/>
    <w:rsid w:val="00BD26D5"/>
    <w:rsid w:val="00BD2908"/>
    <w:rsid w:val="00BD32D0"/>
    <w:rsid w:val="00BD34FD"/>
    <w:rsid w:val="00BD3ABA"/>
    <w:rsid w:val="00BD3E1F"/>
    <w:rsid w:val="00BE01F7"/>
    <w:rsid w:val="00BE15DF"/>
    <w:rsid w:val="00BE2C14"/>
    <w:rsid w:val="00BE2FD7"/>
    <w:rsid w:val="00BE31CC"/>
    <w:rsid w:val="00BE529F"/>
    <w:rsid w:val="00BE6C9E"/>
    <w:rsid w:val="00BF1B46"/>
    <w:rsid w:val="00BF1C52"/>
    <w:rsid w:val="00BF2E7E"/>
    <w:rsid w:val="00BF430B"/>
    <w:rsid w:val="00C051B9"/>
    <w:rsid w:val="00C21333"/>
    <w:rsid w:val="00C21462"/>
    <w:rsid w:val="00C237A2"/>
    <w:rsid w:val="00C30FFD"/>
    <w:rsid w:val="00C33427"/>
    <w:rsid w:val="00C35CA4"/>
    <w:rsid w:val="00C37628"/>
    <w:rsid w:val="00C41BA6"/>
    <w:rsid w:val="00C42B11"/>
    <w:rsid w:val="00C44484"/>
    <w:rsid w:val="00C44C4F"/>
    <w:rsid w:val="00C51DE5"/>
    <w:rsid w:val="00C56431"/>
    <w:rsid w:val="00C601FA"/>
    <w:rsid w:val="00C60FA9"/>
    <w:rsid w:val="00C639A6"/>
    <w:rsid w:val="00C63FF1"/>
    <w:rsid w:val="00C665CF"/>
    <w:rsid w:val="00C706E5"/>
    <w:rsid w:val="00C73F1B"/>
    <w:rsid w:val="00C768D7"/>
    <w:rsid w:val="00C80F90"/>
    <w:rsid w:val="00C9198E"/>
    <w:rsid w:val="00C94CD5"/>
    <w:rsid w:val="00CA0823"/>
    <w:rsid w:val="00CA1D39"/>
    <w:rsid w:val="00CA2231"/>
    <w:rsid w:val="00CB1955"/>
    <w:rsid w:val="00CB63EA"/>
    <w:rsid w:val="00CB671D"/>
    <w:rsid w:val="00CC1AA6"/>
    <w:rsid w:val="00CD036A"/>
    <w:rsid w:val="00CD0AED"/>
    <w:rsid w:val="00CD5A40"/>
    <w:rsid w:val="00CD62EE"/>
    <w:rsid w:val="00CD6999"/>
    <w:rsid w:val="00CE072A"/>
    <w:rsid w:val="00CE09E3"/>
    <w:rsid w:val="00CE5513"/>
    <w:rsid w:val="00CF4064"/>
    <w:rsid w:val="00CF75ED"/>
    <w:rsid w:val="00D25D92"/>
    <w:rsid w:val="00D30A5E"/>
    <w:rsid w:val="00D40775"/>
    <w:rsid w:val="00D43B50"/>
    <w:rsid w:val="00D44122"/>
    <w:rsid w:val="00D45948"/>
    <w:rsid w:val="00D51CB7"/>
    <w:rsid w:val="00D51F27"/>
    <w:rsid w:val="00D5464E"/>
    <w:rsid w:val="00D54773"/>
    <w:rsid w:val="00D56860"/>
    <w:rsid w:val="00D61CFE"/>
    <w:rsid w:val="00D628BA"/>
    <w:rsid w:val="00D6308A"/>
    <w:rsid w:val="00D70965"/>
    <w:rsid w:val="00D73F32"/>
    <w:rsid w:val="00D75977"/>
    <w:rsid w:val="00D76B9E"/>
    <w:rsid w:val="00D77936"/>
    <w:rsid w:val="00D77A48"/>
    <w:rsid w:val="00D819F2"/>
    <w:rsid w:val="00D82317"/>
    <w:rsid w:val="00D87C10"/>
    <w:rsid w:val="00D91722"/>
    <w:rsid w:val="00D91F57"/>
    <w:rsid w:val="00D97E52"/>
    <w:rsid w:val="00DA513A"/>
    <w:rsid w:val="00DB0F59"/>
    <w:rsid w:val="00DB1E3E"/>
    <w:rsid w:val="00DC01AC"/>
    <w:rsid w:val="00DC2441"/>
    <w:rsid w:val="00DC449F"/>
    <w:rsid w:val="00DC4614"/>
    <w:rsid w:val="00DC564F"/>
    <w:rsid w:val="00DC5E3C"/>
    <w:rsid w:val="00DC5E46"/>
    <w:rsid w:val="00DD4C07"/>
    <w:rsid w:val="00DD641B"/>
    <w:rsid w:val="00DD78D6"/>
    <w:rsid w:val="00DE0E33"/>
    <w:rsid w:val="00DE3F49"/>
    <w:rsid w:val="00DE7875"/>
    <w:rsid w:val="00DE7A00"/>
    <w:rsid w:val="00DF1BAA"/>
    <w:rsid w:val="00DF4CC2"/>
    <w:rsid w:val="00E012D9"/>
    <w:rsid w:val="00E026AE"/>
    <w:rsid w:val="00E07510"/>
    <w:rsid w:val="00E10401"/>
    <w:rsid w:val="00E11291"/>
    <w:rsid w:val="00E15FF2"/>
    <w:rsid w:val="00E16340"/>
    <w:rsid w:val="00E24370"/>
    <w:rsid w:val="00E24DBE"/>
    <w:rsid w:val="00E24E88"/>
    <w:rsid w:val="00E2629B"/>
    <w:rsid w:val="00E2781C"/>
    <w:rsid w:val="00E3027B"/>
    <w:rsid w:val="00E32FF4"/>
    <w:rsid w:val="00E41A43"/>
    <w:rsid w:val="00E42EB4"/>
    <w:rsid w:val="00E44BB5"/>
    <w:rsid w:val="00E506FF"/>
    <w:rsid w:val="00E53C98"/>
    <w:rsid w:val="00E55AEF"/>
    <w:rsid w:val="00E63561"/>
    <w:rsid w:val="00E707EF"/>
    <w:rsid w:val="00E7769E"/>
    <w:rsid w:val="00E80079"/>
    <w:rsid w:val="00E81427"/>
    <w:rsid w:val="00E82293"/>
    <w:rsid w:val="00E84095"/>
    <w:rsid w:val="00E86AC9"/>
    <w:rsid w:val="00E90CD0"/>
    <w:rsid w:val="00E91150"/>
    <w:rsid w:val="00E95A44"/>
    <w:rsid w:val="00E95C49"/>
    <w:rsid w:val="00EA032D"/>
    <w:rsid w:val="00EA06EB"/>
    <w:rsid w:val="00EA7585"/>
    <w:rsid w:val="00EB1C9E"/>
    <w:rsid w:val="00EB4268"/>
    <w:rsid w:val="00EB65FE"/>
    <w:rsid w:val="00EB6CEB"/>
    <w:rsid w:val="00EC00DE"/>
    <w:rsid w:val="00EC1E38"/>
    <w:rsid w:val="00EC5720"/>
    <w:rsid w:val="00ED35C3"/>
    <w:rsid w:val="00ED3B9F"/>
    <w:rsid w:val="00ED3DBA"/>
    <w:rsid w:val="00ED4B09"/>
    <w:rsid w:val="00ED5BBD"/>
    <w:rsid w:val="00ED725E"/>
    <w:rsid w:val="00EE517C"/>
    <w:rsid w:val="00EF50FF"/>
    <w:rsid w:val="00F028F3"/>
    <w:rsid w:val="00F037DB"/>
    <w:rsid w:val="00F04AD6"/>
    <w:rsid w:val="00F05C06"/>
    <w:rsid w:val="00F152CC"/>
    <w:rsid w:val="00F15FAA"/>
    <w:rsid w:val="00F172D5"/>
    <w:rsid w:val="00F26EE8"/>
    <w:rsid w:val="00F2798E"/>
    <w:rsid w:val="00F312A5"/>
    <w:rsid w:val="00F3140B"/>
    <w:rsid w:val="00F327DC"/>
    <w:rsid w:val="00F50FBC"/>
    <w:rsid w:val="00F615E6"/>
    <w:rsid w:val="00F61CF5"/>
    <w:rsid w:val="00F6356C"/>
    <w:rsid w:val="00F656BA"/>
    <w:rsid w:val="00F66797"/>
    <w:rsid w:val="00F66D5C"/>
    <w:rsid w:val="00F70E06"/>
    <w:rsid w:val="00F72A78"/>
    <w:rsid w:val="00F76669"/>
    <w:rsid w:val="00F7761D"/>
    <w:rsid w:val="00F82DC2"/>
    <w:rsid w:val="00F864DE"/>
    <w:rsid w:val="00F9723D"/>
    <w:rsid w:val="00FA13BC"/>
    <w:rsid w:val="00FA2811"/>
    <w:rsid w:val="00FA2BE5"/>
    <w:rsid w:val="00FA455E"/>
    <w:rsid w:val="00FA4F29"/>
    <w:rsid w:val="00FA5292"/>
    <w:rsid w:val="00FA7C4D"/>
    <w:rsid w:val="00FB06C8"/>
    <w:rsid w:val="00FB1049"/>
    <w:rsid w:val="00FC0901"/>
    <w:rsid w:val="00FC36D9"/>
    <w:rsid w:val="00FC78AA"/>
    <w:rsid w:val="00FD453A"/>
    <w:rsid w:val="00FE4912"/>
    <w:rsid w:val="00FE5335"/>
    <w:rsid w:val="00FE6922"/>
    <w:rsid w:val="00FE7ED6"/>
    <w:rsid w:val="00FF7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B9"/>
    <w:pPr>
      <w:widowControl w:val="0"/>
    </w:pPr>
    <w:rPr>
      <w:rFonts w:ascii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A731B9"/>
    <w:pPr>
      <w:keepNext/>
      <w:widowControl/>
      <w:spacing w:before="240" w:after="60" w:line="276" w:lineRule="auto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B13A43"/>
    <w:pPr>
      <w:keepNext/>
      <w:keepLines/>
      <w:widowControl/>
      <w:tabs>
        <w:tab w:val="left" w:pos="992"/>
      </w:tabs>
      <w:suppressAutoHyphens/>
      <w:overflowPunct w:val="0"/>
      <w:autoSpaceDE w:val="0"/>
      <w:autoSpaceDN w:val="0"/>
      <w:adjustRightInd w:val="0"/>
      <w:spacing w:before="480" w:after="60" w:line="240" w:lineRule="atLeast"/>
      <w:jc w:val="center"/>
      <w:textAlignment w:val="baseline"/>
      <w:outlineLvl w:val="1"/>
    </w:pPr>
    <w:rPr>
      <w:rFonts w:cs="Arial"/>
      <w:b/>
      <w:bCs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3307A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41B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41B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41BA6"/>
    <w:rPr>
      <w:rFonts w:ascii="Calibri" w:hAnsi="Calibri" w:cs="Times New Roman"/>
      <w:b/>
      <w:bCs/>
      <w:sz w:val="28"/>
      <w:szCs w:val="28"/>
    </w:rPr>
  </w:style>
  <w:style w:type="table" w:styleId="TableGrid">
    <w:name w:val="Table Grid"/>
    <w:basedOn w:val="TableNormal"/>
    <w:uiPriority w:val="99"/>
    <w:rsid w:val="005E495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13A43"/>
    <w:pPr>
      <w:widowControl/>
      <w:spacing w:after="6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F50FBC"/>
    <w:pPr>
      <w:widowControl/>
      <w:tabs>
        <w:tab w:val="center" w:pos="4677"/>
        <w:tab w:val="right" w:pos="9355"/>
      </w:tabs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50FBC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50FBC"/>
    <w:pPr>
      <w:widowControl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0FB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F7D7C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004E8"/>
    <w:pPr>
      <w:widowControl/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004E8"/>
    <w:rPr>
      <w:rFonts w:cs="Times New Roman"/>
    </w:rPr>
  </w:style>
  <w:style w:type="paragraph" w:customStyle="1" w:styleId="ConsPlusNormal">
    <w:name w:val="ConsPlusNormal"/>
    <w:uiPriority w:val="99"/>
    <w:rsid w:val="00011BC0"/>
    <w:pPr>
      <w:widowControl w:val="0"/>
      <w:autoSpaceDE w:val="0"/>
      <w:autoSpaceDN w:val="0"/>
    </w:pPr>
    <w:rPr>
      <w:rFonts w:cs="Calibri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1D5252"/>
    <w:rPr>
      <w:rFonts w:cs="Times New Roman"/>
    </w:rPr>
  </w:style>
  <w:style w:type="character" w:customStyle="1" w:styleId="a">
    <w:name w:val="Основной текст_"/>
    <w:basedOn w:val="DefaultParagraphFont"/>
    <w:link w:val="3"/>
    <w:uiPriority w:val="99"/>
    <w:locked/>
    <w:rsid w:val="00BC56B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0pt">
    <w:name w:val="Основной текст + Интервал 0 pt"/>
    <w:basedOn w:val="a"/>
    <w:uiPriority w:val="99"/>
    <w:rsid w:val="00BC56B0"/>
    <w:rPr>
      <w:color w:val="000000"/>
      <w:spacing w:val="-2"/>
      <w:w w:val="100"/>
      <w:position w:val="0"/>
      <w:lang w:val="ru-RU"/>
    </w:rPr>
  </w:style>
  <w:style w:type="paragraph" w:customStyle="1" w:styleId="3">
    <w:name w:val="Основной текст3"/>
    <w:basedOn w:val="Normal"/>
    <w:link w:val="a"/>
    <w:uiPriority w:val="99"/>
    <w:rsid w:val="00BC56B0"/>
    <w:pPr>
      <w:shd w:val="clear" w:color="auto" w:fill="FFFFFF"/>
      <w:spacing w:line="240" w:lineRule="atLeast"/>
    </w:pPr>
    <w:rPr>
      <w:spacing w:val="-1"/>
      <w:sz w:val="23"/>
      <w:szCs w:val="23"/>
      <w:lang w:eastAsia="en-US"/>
    </w:rPr>
  </w:style>
  <w:style w:type="character" w:customStyle="1" w:styleId="7">
    <w:name w:val="Основной текст + 7"/>
    <w:aliases w:val="5 pt,Полужирный,Интервал 0 pt"/>
    <w:basedOn w:val="a"/>
    <w:uiPriority w:val="99"/>
    <w:rsid w:val="00BC56B0"/>
    <w:rPr>
      <w:b/>
      <w:bCs/>
      <w:color w:val="000000"/>
      <w:spacing w:val="2"/>
      <w:w w:val="100"/>
      <w:position w:val="0"/>
      <w:sz w:val="15"/>
      <w:szCs w:val="15"/>
      <w:u w:val="none"/>
      <w:lang w:val="ru-RU"/>
    </w:rPr>
  </w:style>
  <w:style w:type="character" w:customStyle="1" w:styleId="1">
    <w:name w:val="Основной текст1"/>
    <w:basedOn w:val="a"/>
    <w:uiPriority w:val="99"/>
    <w:rsid w:val="00547DC7"/>
    <w:rPr>
      <w:color w:val="000000"/>
      <w:w w:val="100"/>
      <w:position w:val="0"/>
      <w:u w:val="none"/>
      <w:lang w:val="ru-RU"/>
    </w:rPr>
  </w:style>
  <w:style w:type="character" w:customStyle="1" w:styleId="10pt">
    <w:name w:val="Основной текст + 10 pt"/>
    <w:basedOn w:val="a"/>
    <w:uiPriority w:val="99"/>
    <w:rsid w:val="00547DC7"/>
    <w:rPr>
      <w:color w:val="000000"/>
      <w:w w:val="100"/>
      <w:position w:val="0"/>
      <w:sz w:val="20"/>
      <w:szCs w:val="20"/>
      <w:u w:val="none"/>
      <w:lang w:val="ru-RU"/>
    </w:rPr>
  </w:style>
  <w:style w:type="character" w:customStyle="1" w:styleId="2">
    <w:name w:val="Основной текст2"/>
    <w:basedOn w:val="a"/>
    <w:uiPriority w:val="99"/>
    <w:rsid w:val="00547DC7"/>
    <w:rPr>
      <w:color w:val="000000"/>
      <w:w w:val="100"/>
      <w:position w:val="0"/>
      <w:u w:val="none"/>
    </w:rPr>
  </w:style>
  <w:style w:type="paragraph" w:styleId="NoSpacing">
    <w:name w:val="No Spacing"/>
    <w:link w:val="NoSpacingChar"/>
    <w:uiPriority w:val="99"/>
    <w:qFormat/>
    <w:rsid w:val="006E1F96"/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6E1F96"/>
    <w:rPr>
      <w:rFonts w:cs="Times New Roman"/>
      <w:sz w:val="22"/>
      <w:szCs w:val="22"/>
      <w:lang w:val="ru-RU" w:eastAsia="en-US" w:bidi="ar-SA"/>
    </w:rPr>
  </w:style>
  <w:style w:type="paragraph" w:styleId="NormalWeb">
    <w:name w:val="Normal (Web)"/>
    <w:basedOn w:val="Normal"/>
    <w:uiPriority w:val="99"/>
    <w:rsid w:val="00A731B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FontStyle17">
    <w:name w:val="Font Style17"/>
    <w:basedOn w:val="DefaultParagraphFont"/>
    <w:uiPriority w:val="99"/>
    <w:rsid w:val="00A731B9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A731B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iceouttxt4">
    <w:name w:val="iceouttxt4"/>
    <w:basedOn w:val="DefaultParagraphFont"/>
    <w:uiPriority w:val="99"/>
    <w:rsid w:val="00A731B9"/>
    <w:rPr>
      <w:rFonts w:ascii="Arial" w:hAnsi="Arial" w:cs="Arial"/>
      <w:color w:val="666666"/>
      <w:sz w:val="17"/>
      <w:szCs w:val="17"/>
    </w:rPr>
  </w:style>
  <w:style w:type="paragraph" w:customStyle="1" w:styleId="5">
    <w:name w:val="Знак5"/>
    <w:basedOn w:val="Normal"/>
    <w:uiPriority w:val="99"/>
    <w:rsid w:val="00A731B9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">
    <w:name w:val="S_Обычный в таблице"/>
    <w:basedOn w:val="Normal"/>
    <w:link w:val="S0"/>
    <w:uiPriority w:val="99"/>
    <w:rsid w:val="00A731B9"/>
    <w:pPr>
      <w:widowControl/>
      <w:spacing w:line="360" w:lineRule="auto"/>
      <w:jc w:val="center"/>
    </w:pPr>
    <w:rPr>
      <w:sz w:val="24"/>
      <w:szCs w:val="24"/>
    </w:rPr>
  </w:style>
  <w:style w:type="character" w:customStyle="1" w:styleId="S0">
    <w:name w:val="S_Обычный в таблице Знак"/>
    <w:basedOn w:val="DefaultParagraphFont"/>
    <w:link w:val="S"/>
    <w:uiPriority w:val="99"/>
    <w:locked/>
    <w:rsid w:val="00A731B9"/>
    <w:rPr>
      <w:rFonts w:cs="Times New Roman"/>
      <w:sz w:val="24"/>
      <w:szCs w:val="24"/>
      <w:lang w:val="ru-RU" w:eastAsia="ru-RU" w:bidi="ar-SA"/>
    </w:rPr>
  </w:style>
  <w:style w:type="paragraph" w:customStyle="1" w:styleId="xl65">
    <w:name w:val="xl65"/>
    <w:basedOn w:val="Normal"/>
    <w:uiPriority w:val="99"/>
    <w:rsid w:val="00A731B9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0">
    <w:name w:val="Основной"/>
    <w:basedOn w:val="Normal"/>
    <w:link w:val="a1"/>
    <w:uiPriority w:val="99"/>
    <w:rsid w:val="00A731B9"/>
    <w:pPr>
      <w:widowControl/>
      <w:spacing w:line="360" w:lineRule="auto"/>
      <w:ind w:firstLine="720"/>
      <w:jc w:val="both"/>
    </w:pPr>
    <w:rPr>
      <w:rFonts w:ascii="Calibri" w:hAnsi="Calibri"/>
      <w:sz w:val="28"/>
    </w:rPr>
  </w:style>
  <w:style w:type="character" w:customStyle="1" w:styleId="a1">
    <w:name w:val="Основной Знак"/>
    <w:link w:val="a0"/>
    <w:uiPriority w:val="99"/>
    <w:locked/>
    <w:rsid w:val="00A731B9"/>
    <w:rPr>
      <w:sz w:val="28"/>
    </w:rPr>
  </w:style>
  <w:style w:type="paragraph" w:styleId="BodyTextIndent3">
    <w:name w:val="Body Text Indent 3"/>
    <w:basedOn w:val="Normal"/>
    <w:link w:val="BodyTextIndent3Char"/>
    <w:uiPriority w:val="99"/>
    <w:rsid w:val="00A731B9"/>
    <w:pPr>
      <w:widowControl/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41BA6"/>
    <w:rPr>
      <w:rFonts w:ascii="Times New Roman" w:hAnsi="Times New Roman" w:cs="Times New Roman"/>
      <w:sz w:val="16"/>
      <w:szCs w:val="16"/>
    </w:rPr>
  </w:style>
  <w:style w:type="paragraph" w:customStyle="1" w:styleId="a2">
    <w:name w:val="Обычный + по ширине"/>
    <w:basedOn w:val="Normal"/>
    <w:uiPriority w:val="99"/>
    <w:rsid w:val="00A731B9"/>
    <w:pPr>
      <w:widowControl/>
      <w:tabs>
        <w:tab w:val="left" w:pos="502"/>
      </w:tabs>
      <w:suppressAutoHyphens/>
      <w:spacing w:line="360" w:lineRule="auto"/>
      <w:ind w:right="140"/>
      <w:jc w:val="both"/>
    </w:pPr>
    <w:rPr>
      <w:sz w:val="28"/>
      <w:szCs w:val="24"/>
      <w:lang w:eastAsia="ar-SA"/>
    </w:rPr>
  </w:style>
  <w:style w:type="character" w:customStyle="1" w:styleId="Normal0">
    <w:name w:val="Normal Знак"/>
    <w:basedOn w:val="DefaultParagraphFont"/>
    <w:uiPriority w:val="99"/>
    <w:locked/>
    <w:rsid w:val="00A731B9"/>
    <w:rPr>
      <w:rFonts w:cs="Times New Roman"/>
      <w:snapToGrid w:val="0"/>
      <w:lang w:val="ru-RU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A731B9"/>
    <w:pPr>
      <w:widowControl/>
      <w:spacing w:after="120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41BA6"/>
    <w:rPr>
      <w:rFonts w:ascii="Times New Roma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AE321A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AE321A"/>
    <w:pPr>
      <w:widowControl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7">
    <w:name w:val="xl67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Normal"/>
    <w:uiPriority w:val="99"/>
    <w:rsid w:val="00AE321A"/>
    <w:pPr>
      <w:widowControl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Normal"/>
    <w:uiPriority w:val="99"/>
    <w:rsid w:val="00AE321A"/>
    <w:pPr>
      <w:widowControl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1">
    <w:name w:val="xl71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uiPriority w:val="99"/>
    <w:rsid w:val="00AE321A"/>
    <w:pPr>
      <w:widowControl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Normal"/>
    <w:uiPriority w:val="99"/>
    <w:rsid w:val="00AE321A"/>
    <w:pPr>
      <w:widowControl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5">
    <w:name w:val="xl75"/>
    <w:basedOn w:val="Normal"/>
    <w:uiPriority w:val="99"/>
    <w:rsid w:val="00AE321A"/>
    <w:pPr>
      <w:widowControl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uiPriority w:val="99"/>
    <w:rsid w:val="00AE321A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Normal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Normal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Normal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86">
    <w:name w:val="xl86"/>
    <w:basedOn w:val="Normal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87">
    <w:name w:val="xl87"/>
    <w:basedOn w:val="Normal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88">
    <w:name w:val="xl88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Normal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Normal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"/>
    <w:uiPriority w:val="99"/>
    <w:rsid w:val="00AE321A"/>
    <w:pPr>
      <w:widowControl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uiPriority w:val="99"/>
    <w:rsid w:val="00AE321A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uiPriority w:val="99"/>
    <w:rsid w:val="00AE321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uiPriority w:val="99"/>
    <w:rsid w:val="00AE321A"/>
    <w:pPr>
      <w:widowControl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Normal"/>
    <w:uiPriority w:val="99"/>
    <w:rsid w:val="00AE321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Normal"/>
    <w:uiPriority w:val="99"/>
    <w:rsid w:val="00AE321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Normal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Normal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Normal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Normal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Normal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F82DC2"/>
    <w:rPr>
      <w:rFonts w:cs="Times New Roman"/>
      <w:b/>
      <w:bCs/>
    </w:rPr>
  </w:style>
  <w:style w:type="paragraph" w:customStyle="1" w:styleId="a3">
    <w:name w:val="Знак Знак Знак Знак Знак Знак Знак Знак Знак Знак"/>
    <w:basedOn w:val="Normal"/>
    <w:uiPriority w:val="99"/>
    <w:rsid w:val="00600821"/>
    <w:pPr>
      <w:widowControl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6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486</TotalTime>
  <Pages>2</Pages>
  <Words>260</Words>
  <Characters>1482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BASE</dc:creator>
  <cp:keywords/>
  <dc:description/>
  <cp:lastModifiedBy>Econom-Galina</cp:lastModifiedBy>
  <cp:revision>21</cp:revision>
  <cp:lastPrinted>2020-12-17T06:38:00Z</cp:lastPrinted>
  <dcterms:created xsi:type="dcterms:W3CDTF">2019-01-16T13:28:00Z</dcterms:created>
  <dcterms:modified xsi:type="dcterms:W3CDTF">2021-11-15T06:31:00Z</dcterms:modified>
</cp:coreProperties>
</file>